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91B" w:rsidRDefault="00A1491B"/>
    <w:p w:rsidR="00A1491B" w:rsidRPr="00E771D3" w:rsidRDefault="00A1491B" w:rsidP="00E771D3">
      <w:pPr>
        <w:spacing w:line="240" w:lineRule="auto"/>
        <w:rPr>
          <w:sz w:val="20"/>
          <w:szCs w:val="20"/>
        </w:rPr>
      </w:pPr>
      <w:r>
        <w:tab/>
        <w:t xml:space="preserve">                                                                              </w:t>
      </w:r>
      <w:r w:rsidRPr="00E771D3">
        <w:rPr>
          <w:sz w:val="20"/>
          <w:szCs w:val="20"/>
        </w:rPr>
        <w:t xml:space="preserve">Приложение 1 к Порядку обеспечения питанием                                                                                                                               </w:t>
      </w:r>
    </w:p>
    <w:p w:rsidR="00A1491B" w:rsidRPr="00E771D3" w:rsidRDefault="00A1491B" w:rsidP="00E771D3">
      <w:pPr>
        <w:spacing w:line="240" w:lineRule="auto"/>
        <w:ind w:left="5245" w:firstLine="142"/>
        <w:rPr>
          <w:sz w:val="20"/>
          <w:szCs w:val="20"/>
        </w:rPr>
      </w:pPr>
      <w:r w:rsidRPr="00E771D3">
        <w:rPr>
          <w:sz w:val="20"/>
          <w:szCs w:val="20"/>
        </w:rPr>
        <w:t xml:space="preserve">обучающихся муниципальных общеобразовательных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</w:t>
      </w:r>
      <w:r w:rsidRPr="00E771D3">
        <w:rPr>
          <w:sz w:val="20"/>
          <w:szCs w:val="20"/>
        </w:rPr>
        <w:t>учреждений</w:t>
      </w:r>
      <w:r>
        <w:rPr>
          <w:sz w:val="20"/>
          <w:szCs w:val="20"/>
        </w:rPr>
        <w:t xml:space="preserve"> </w:t>
      </w:r>
      <w:r w:rsidRPr="00E771D3">
        <w:rPr>
          <w:sz w:val="20"/>
          <w:szCs w:val="20"/>
        </w:rPr>
        <w:t>Унечского муниципального района</w:t>
      </w:r>
    </w:p>
    <w:p w:rsidR="00A1491B" w:rsidRPr="00E771D3" w:rsidRDefault="00A1491B">
      <w:pPr>
        <w:rPr>
          <w:sz w:val="20"/>
          <w:szCs w:val="20"/>
        </w:rPr>
      </w:pPr>
    </w:p>
    <w:p w:rsidR="00A1491B" w:rsidRPr="00E771D3" w:rsidRDefault="00A1491B" w:rsidP="00E771D3">
      <w:pPr>
        <w:ind w:left="5103"/>
        <w:rPr>
          <w:sz w:val="20"/>
          <w:szCs w:val="20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55"/>
        <w:gridCol w:w="396"/>
        <w:gridCol w:w="1190"/>
        <w:gridCol w:w="1076"/>
        <w:gridCol w:w="340"/>
        <w:gridCol w:w="340"/>
        <w:gridCol w:w="1530"/>
        <w:gridCol w:w="340"/>
      </w:tblGrid>
      <w:tr w:rsidR="00A1491B" w:rsidRPr="00E771D3">
        <w:tc>
          <w:tcPr>
            <w:tcW w:w="9067" w:type="dxa"/>
            <w:gridSpan w:val="8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ЗАЯВЛЕНИЕ</w:t>
            </w:r>
          </w:p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о замене бесплатного двухразового питания денежной компенсацией</w:t>
            </w:r>
          </w:p>
        </w:tc>
      </w:tr>
      <w:tr w:rsidR="00A1491B" w:rsidRPr="00E771D3">
        <w:tc>
          <w:tcPr>
            <w:tcW w:w="9067" w:type="dxa"/>
            <w:gridSpan w:val="8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6" w:type="dxa"/>
            <w:gridSpan w:val="2"/>
          </w:tcPr>
          <w:p w:rsidR="00A1491B" w:rsidRPr="00E771D3" w:rsidRDefault="00A1491B" w:rsidP="00E771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Руководителю</w:t>
            </w:r>
          </w:p>
        </w:tc>
        <w:tc>
          <w:tcPr>
            <w:tcW w:w="3626" w:type="dxa"/>
            <w:gridSpan w:val="5"/>
            <w:tcBorders>
              <w:bottom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6" w:type="dxa"/>
            <w:gridSpan w:val="2"/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626" w:type="dxa"/>
            <w:gridSpan w:val="5"/>
            <w:tcBorders>
              <w:top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(наименование образовательной организации)</w:t>
            </w:r>
          </w:p>
        </w:tc>
      </w:tr>
      <w:tr w:rsidR="00A1491B" w:rsidRPr="00E771D3"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" w:type="dxa"/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от</w:t>
            </w:r>
          </w:p>
        </w:tc>
        <w:tc>
          <w:tcPr>
            <w:tcW w:w="4816" w:type="dxa"/>
            <w:gridSpan w:val="6"/>
            <w:tcBorders>
              <w:bottom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" w:type="dxa"/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816" w:type="dxa"/>
            <w:gridSpan w:val="6"/>
            <w:tcBorders>
              <w:top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(фамилия, имя, отчество (при наличии) (полностью)</w:t>
            </w:r>
          </w:p>
        </w:tc>
      </w:tr>
      <w:tr w:rsidR="00A1491B" w:rsidRPr="00E771D3"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12" w:type="dxa"/>
            <w:gridSpan w:val="7"/>
            <w:tcBorders>
              <w:bottom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12" w:type="dxa"/>
            <w:gridSpan w:val="7"/>
            <w:tcBorders>
              <w:top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совершеннолетнего обучающегося или родителя</w:t>
            </w:r>
          </w:p>
        </w:tc>
      </w:tr>
      <w:tr w:rsidR="00A1491B" w:rsidRPr="00E771D3"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872" w:type="dxa"/>
            <w:gridSpan w:val="6"/>
            <w:tcBorders>
              <w:bottom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40" w:type="dxa"/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,</w:t>
            </w:r>
          </w:p>
        </w:tc>
      </w:tr>
      <w:tr w:rsidR="00A1491B" w:rsidRPr="00E771D3"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12" w:type="dxa"/>
            <w:gridSpan w:val="7"/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(законного представителя) обучающегося)</w:t>
            </w:r>
          </w:p>
        </w:tc>
      </w:tr>
      <w:tr w:rsidR="00A1491B" w:rsidRPr="00E771D3"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002" w:type="dxa"/>
            <w:gridSpan w:val="4"/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проживающего по адресу:</w:t>
            </w:r>
          </w:p>
        </w:tc>
        <w:tc>
          <w:tcPr>
            <w:tcW w:w="2210" w:type="dxa"/>
            <w:gridSpan w:val="3"/>
            <w:tcBorders>
              <w:bottom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002" w:type="dxa"/>
            <w:gridSpan w:val="4"/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10" w:type="dxa"/>
            <w:gridSpan w:val="3"/>
            <w:tcBorders>
              <w:top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(индекс, адрес)</w:t>
            </w:r>
          </w:p>
        </w:tc>
      </w:tr>
      <w:tr w:rsidR="00A1491B" w:rsidRPr="00E771D3"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12" w:type="dxa"/>
            <w:gridSpan w:val="7"/>
            <w:tcBorders>
              <w:bottom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3855" w:type="dxa"/>
            <w:vMerge w:val="restart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Паспорт: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N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3855" w:type="dxa"/>
            <w:vMerge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6" w:type="dxa"/>
            <w:gridSpan w:val="2"/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серия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70" w:type="dxa"/>
            <w:gridSpan w:val="2"/>
            <w:tcBorders>
              <w:bottom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6" w:type="dxa"/>
            <w:gridSpan w:val="2"/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Дата выдачи:</w:t>
            </w:r>
          </w:p>
        </w:tc>
        <w:tc>
          <w:tcPr>
            <w:tcW w:w="3626" w:type="dxa"/>
            <w:gridSpan w:val="5"/>
            <w:tcBorders>
              <w:bottom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rPr>
          <w:trHeight w:val="453"/>
        </w:trPr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6" w:type="dxa"/>
            <w:gridSpan w:val="2"/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Кем выдан: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212" w:type="dxa"/>
            <w:gridSpan w:val="7"/>
            <w:tcBorders>
              <w:bottom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3855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1491B" w:rsidRPr="00E771D3" w:rsidRDefault="00A1491B" w:rsidP="00E63A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A1491B" w:rsidRPr="00E771D3" w:rsidRDefault="00A1491B" w:rsidP="00E63AD8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0"/>
          <w:szCs w:val="20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A1491B" w:rsidRPr="00E771D3">
        <w:tc>
          <w:tcPr>
            <w:tcW w:w="9071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ind w:firstLine="283"/>
              <w:jc w:val="both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 xml:space="preserve">Прошу заменить в соответствии с </w:t>
            </w:r>
            <w:hyperlink r:id="rId4" w:history="1">
              <w:r w:rsidRPr="00E771D3">
                <w:rPr>
                  <w:sz w:val="20"/>
                  <w:szCs w:val="20"/>
                </w:rPr>
                <w:t>частями 7</w:t>
              </w:r>
            </w:hyperlink>
            <w:r w:rsidRPr="00E771D3">
              <w:rPr>
                <w:sz w:val="20"/>
                <w:szCs w:val="20"/>
              </w:rPr>
              <w:t xml:space="preserve">, </w:t>
            </w:r>
            <w:hyperlink r:id="rId5" w:history="1">
              <w:r w:rsidRPr="00E771D3">
                <w:rPr>
                  <w:sz w:val="20"/>
                  <w:szCs w:val="20"/>
                </w:rPr>
                <w:t>7.1</w:t>
              </w:r>
            </w:hyperlink>
            <w:r w:rsidRPr="00E771D3">
              <w:rPr>
                <w:sz w:val="20"/>
                <w:szCs w:val="20"/>
              </w:rPr>
              <w:t xml:space="preserve">, </w:t>
            </w:r>
            <w:hyperlink r:id="rId6" w:history="1">
              <w:r w:rsidRPr="00E771D3">
                <w:rPr>
                  <w:sz w:val="20"/>
                  <w:szCs w:val="20"/>
                </w:rPr>
                <w:t>7.2 статьи 79</w:t>
              </w:r>
            </w:hyperlink>
            <w:r w:rsidRPr="00E771D3">
              <w:rPr>
                <w:sz w:val="20"/>
                <w:szCs w:val="20"/>
              </w:rPr>
              <w:t xml:space="preserve"> Федерального закона от 29 декабря 2012 г. N 273-ФЗ "Об образовании в Российской Федерации" бесплатное двухразовое питание денежной компенсацией</w:t>
            </w:r>
          </w:p>
        </w:tc>
      </w:tr>
      <w:tr w:rsidR="00A1491B" w:rsidRPr="00E771D3">
        <w:tc>
          <w:tcPr>
            <w:tcW w:w="9071" w:type="dxa"/>
            <w:tcBorders>
              <w:bottom w:val="single" w:sz="4" w:space="0" w:color="auto"/>
            </w:tcBorders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9071" w:type="dxa"/>
            <w:tcBorders>
              <w:top w:val="single" w:sz="4" w:space="0" w:color="auto"/>
              <w:bottom w:val="single" w:sz="4" w:space="0" w:color="auto"/>
            </w:tcBorders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9071" w:type="dxa"/>
            <w:tcBorders>
              <w:top w:val="single" w:sz="4" w:space="0" w:color="auto"/>
            </w:tcBorders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(фамилия, имя, отчество (при наличии)</w:t>
            </w:r>
          </w:p>
        </w:tc>
      </w:tr>
      <w:tr w:rsidR="00A1491B" w:rsidRPr="00E771D3">
        <w:tc>
          <w:tcPr>
            <w:tcW w:w="9071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обучающемуся ____ класса (группы), на период с ___________ по ___________, дата рождения: _______________, свидетельство о рождении/паспорт: серия ______ N _____________, место регистрации (проживания):</w:t>
            </w:r>
          </w:p>
        </w:tc>
      </w:tr>
      <w:tr w:rsidR="00A1491B" w:rsidRPr="00E771D3">
        <w:tc>
          <w:tcPr>
            <w:tcW w:w="9071" w:type="dxa"/>
            <w:tcBorders>
              <w:bottom w:val="single" w:sz="4" w:space="0" w:color="auto"/>
            </w:tcBorders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9071" w:type="dxa"/>
            <w:tcBorders>
              <w:top w:val="single" w:sz="4" w:space="0" w:color="auto"/>
              <w:bottom w:val="single" w:sz="4" w:space="0" w:color="auto"/>
            </w:tcBorders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9071" w:type="dxa"/>
            <w:tcBorders>
              <w:top w:val="single" w:sz="4" w:space="0" w:color="auto"/>
            </w:tcBorders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в связи с тем, что обучающийся относится к категории обучающихся с ограниченными возможностями здоровья, обучение которых организовано федеральной государственной образовательной организацией, находящейся в ведении Министерства просвещения Российской Федерации, на дому.</w:t>
            </w:r>
          </w:p>
        </w:tc>
      </w:tr>
      <w:tr w:rsidR="00A1491B" w:rsidRPr="00E771D3">
        <w:tc>
          <w:tcPr>
            <w:tcW w:w="9071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ind w:firstLine="283"/>
              <w:jc w:val="both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Родитель (законный представитель) обучающегося проинформирован, что в случае изменения обстоятельств, влияющих на замену бесплатного двухразового питания денежной компенсацией, обязуется в течение пяти дней письменно проинформировать образовательную организацию о произошедших изменениях.</w:t>
            </w:r>
          </w:p>
        </w:tc>
      </w:tr>
    </w:tbl>
    <w:p w:rsidR="00A1491B" w:rsidRPr="00E771D3" w:rsidRDefault="00A1491B" w:rsidP="00E63AD8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0"/>
          <w:szCs w:val="20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22"/>
        <w:gridCol w:w="3231"/>
        <w:gridCol w:w="1417"/>
      </w:tblGrid>
      <w:tr w:rsidR="00A1491B" w:rsidRPr="00E771D3">
        <w:tc>
          <w:tcPr>
            <w:tcW w:w="4422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4422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single" w:sz="4" w:space="0" w:color="auto"/>
            </w:tcBorders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(подпись)</w:t>
            </w:r>
          </w:p>
        </w:tc>
        <w:tc>
          <w:tcPr>
            <w:tcW w:w="1417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A1491B" w:rsidRPr="00E771D3" w:rsidRDefault="00A1491B" w:rsidP="00E63AD8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0"/>
          <w:szCs w:val="20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33"/>
        <w:gridCol w:w="2459"/>
      </w:tblGrid>
      <w:tr w:rsidR="00A1491B" w:rsidRPr="00E771D3">
        <w:tc>
          <w:tcPr>
            <w:tcW w:w="9092" w:type="dxa"/>
            <w:gridSpan w:val="2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ind w:firstLine="283"/>
              <w:jc w:val="both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Согласен на обработку моих персональных данных и персональных данных моего ребенка, указанных в заявлении и представленных документах.</w:t>
            </w:r>
          </w:p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ind w:firstLine="283"/>
              <w:jc w:val="both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Прошу перечислять компенсационную выплату на мой расчетный счет N</w:t>
            </w:r>
          </w:p>
        </w:tc>
      </w:tr>
      <w:tr w:rsidR="00A1491B" w:rsidRPr="00E771D3">
        <w:tc>
          <w:tcPr>
            <w:tcW w:w="9092" w:type="dxa"/>
            <w:gridSpan w:val="2"/>
            <w:tcBorders>
              <w:bottom w:val="single" w:sz="4" w:space="0" w:color="auto"/>
            </w:tcBorders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9092" w:type="dxa"/>
            <w:gridSpan w:val="2"/>
            <w:tcBorders>
              <w:top w:val="single" w:sz="4" w:space="0" w:color="auto"/>
            </w:tcBorders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в банковском учреждении ___________________________________________________</w:t>
            </w:r>
          </w:p>
        </w:tc>
      </w:tr>
      <w:tr w:rsidR="00A1491B" w:rsidRPr="00E771D3">
        <w:tc>
          <w:tcPr>
            <w:tcW w:w="6633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ИНН ______________ БИК ______________ КПП __________.</w:t>
            </w:r>
          </w:p>
        </w:tc>
        <w:tc>
          <w:tcPr>
            <w:tcW w:w="2459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6633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(реквизиты банковского учреждения)</w:t>
            </w:r>
          </w:p>
        </w:tc>
        <w:tc>
          <w:tcPr>
            <w:tcW w:w="2459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A1491B" w:rsidRPr="00E771D3" w:rsidRDefault="00A1491B" w:rsidP="00E63AD8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0"/>
          <w:szCs w:val="20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22"/>
        <w:gridCol w:w="3231"/>
        <w:gridCol w:w="1417"/>
      </w:tblGrid>
      <w:tr w:rsidR="00A1491B" w:rsidRPr="00E771D3">
        <w:tc>
          <w:tcPr>
            <w:tcW w:w="4422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4422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single" w:sz="4" w:space="0" w:color="auto"/>
            </w:tcBorders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(подпись)</w:t>
            </w:r>
          </w:p>
        </w:tc>
        <w:tc>
          <w:tcPr>
            <w:tcW w:w="1417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4422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1491B" w:rsidRPr="00E771D3">
        <w:tc>
          <w:tcPr>
            <w:tcW w:w="4422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single" w:sz="4" w:space="0" w:color="auto"/>
            </w:tcBorders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E771D3">
              <w:rPr>
                <w:sz w:val="20"/>
                <w:szCs w:val="20"/>
              </w:rPr>
              <w:t>(дата)</w:t>
            </w:r>
          </w:p>
        </w:tc>
        <w:tc>
          <w:tcPr>
            <w:tcW w:w="1417" w:type="dxa"/>
          </w:tcPr>
          <w:p w:rsidR="00A1491B" w:rsidRPr="00E771D3" w:rsidRDefault="00A1491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A1491B" w:rsidRPr="00E771D3" w:rsidRDefault="00A1491B" w:rsidP="00817FCC">
      <w:pPr>
        <w:rPr>
          <w:sz w:val="20"/>
          <w:szCs w:val="20"/>
        </w:rPr>
      </w:pPr>
    </w:p>
    <w:sectPr w:rsidR="00A1491B" w:rsidRPr="00E771D3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864"/>
    <w:rsid w:val="00331BA6"/>
    <w:rsid w:val="00380EFA"/>
    <w:rsid w:val="005A1864"/>
    <w:rsid w:val="007A6BFB"/>
    <w:rsid w:val="00817FCC"/>
    <w:rsid w:val="008F75B4"/>
    <w:rsid w:val="00A1491B"/>
    <w:rsid w:val="00A52738"/>
    <w:rsid w:val="00C14927"/>
    <w:rsid w:val="00DC35FF"/>
    <w:rsid w:val="00E63AD8"/>
    <w:rsid w:val="00E77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BFB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980&amp;dst=737" TargetMode="External"/><Relationship Id="rId5" Type="http://schemas.openxmlformats.org/officeDocument/2006/relationships/hyperlink" Target="https://login.consultant.ru/link/?req=doc&amp;base=LAW&amp;n=494980&amp;dst=736" TargetMode="External"/><Relationship Id="rId4" Type="http://schemas.openxmlformats.org/officeDocument/2006/relationships/hyperlink" Target="https://login.consultant.ru/link/?req=doc&amp;base=LAW&amp;n=494980&amp;dst=7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390</Words>
  <Characters>2228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Алла Васильевна</dc:creator>
  <cp:keywords/>
  <dc:description/>
  <cp:lastModifiedBy>Лосева Е.Ю.</cp:lastModifiedBy>
  <cp:revision>5</cp:revision>
  <dcterms:created xsi:type="dcterms:W3CDTF">2025-02-27T14:47:00Z</dcterms:created>
  <dcterms:modified xsi:type="dcterms:W3CDTF">2025-04-16T09:34:00Z</dcterms:modified>
</cp:coreProperties>
</file>